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689D2" w14:textId="77777777" w:rsidR="00027A41" w:rsidRDefault="00027A41" w:rsidP="00027A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KNYGHTE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33A214F5" w14:textId="77777777" w:rsidR="00027A41" w:rsidRDefault="00027A41" w:rsidP="00027A41">
      <w:pPr>
        <w:pStyle w:val="NoSpacing"/>
        <w:rPr>
          <w:rFonts w:cs="Times New Roman"/>
          <w:szCs w:val="24"/>
        </w:rPr>
      </w:pPr>
    </w:p>
    <w:p w14:paraId="6C0AC269" w14:textId="77777777" w:rsidR="00027A41" w:rsidRDefault="00027A41" w:rsidP="00027A41">
      <w:pPr>
        <w:pStyle w:val="NoSpacing"/>
        <w:rPr>
          <w:rFonts w:cs="Times New Roman"/>
          <w:szCs w:val="24"/>
        </w:rPr>
      </w:pPr>
    </w:p>
    <w:p w14:paraId="73D113F4" w14:textId="77777777" w:rsidR="00027A41" w:rsidRDefault="00027A41" w:rsidP="00027A41">
      <w:pPr>
        <w:pStyle w:val="NoSpacing"/>
        <w:ind w:left="1440" w:hanging="1320"/>
        <w:rPr>
          <w:rFonts w:cs="Times New Roman"/>
          <w:szCs w:val="24"/>
        </w:rPr>
      </w:pPr>
      <w:r>
        <w:rPr>
          <w:rFonts w:cs="Times New Roman"/>
          <w:szCs w:val="24"/>
        </w:rPr>
        <w:t>5 May1433</w:t>
      </w:r>
      <w:r>
        <w:rPr>
          <w:rFonts w:cs="Times New Roman"/>
          <w:szCs w:val="24"/>
        </w:rPr>
        <w:tab/>
        <w:t xml:space="preserve">Nicholas </w:t>
      </w:r>
      <w:proofErr w:type="spellStart"/>
      <w:r>
        <w:rPr>
          <w:rFonts w:cs="Times New Roman"/>
          <w:szCs w:val="24"/>
        </w:rPr>
        <w:t>Colles</w:t>
      </w:r>
      <w:proofErr w:type="spellEnd"/>
      <w:r>
        <w:rPr>
          <w:rFonts w:cs="Times New Roman"/>
          <w:szCs w:val="24"/>
        </w:rPr>
        <w:t xml:space="preserve"> of Hertfordshire(q.v.) appointed him as a joint executor of his Will.</w:t>
      </w:r>
    </w:p>
    <w:p w14:paraId="36F7615E" w14:textId="77777777" w:rsidR="00027A41" w:rsidRDefault="00027A41" w:rsidP="00027A41">
      <w:pPr>
        <w:pStyle w:val="NoSpacing"/>
        <w:ind w:left="1440" w:hanging="1320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p.383)</w:t>
      </w:r>
    </w:p>
    <w:p w14:paraId="4B5F1203" w14:textId="77777777" w:rsidR="00027A41" w:rsidRDefault="00027A41" w:rsidP="00027A41">
      <w:pPr>
        <w:pStyle w:val="NoSpacing"/>
        <w:ind w:left="1440" w:hanging="1320"/>
        <w:rPr>
          <w:rFonts w:cs="Times New Roman"/>
          <w:szCs w:val="24"/>
        </w:rPr>
      </w:pPr>
    </w:p>
    <w:p w14:paraId="1942E624" w14:textId="77777777" w:rsidR="00027A41" w:rsidRDefault="00027A41" w:rsidP="00027A41">
      <w:pPr>
        <w:pStyle w:val="NoSpacing"/>
        <w:ind w:left="1440" w:hanging="1320"/>
        <w:rPr>
          <w:rFonts w:cs="Times New Roman"/>
          <w:szCs w:val="24"/>
        </w:rPr>
      </w:pPr>
    </w:p>
    <w:p w14:paraId="3683BFE1" w14:textId="77777777" w:rsidR="00027A41" w:rsidRDefault="00027A41" w:rsidP="00027A41">
      <w:pPr>
        <w:pStyle w:val="NoSpacing"/>
        <w:ind w:left="1440" w:hanging="1320"/>
        <w:rPr>
          <w:rFonts w:cs="Times New Roman"/>
          <w:szCs w:val="24"/>
        </w:rPr>
      </w:pPr>
      <w:r>
        <w:rPr>
          <w:rFonts w:cs="Times New Roman"/>
          <w:szCs w:val="24"/>
        </w:rPr>
        <w:t>5 May 2023</w:t>
      </w:r>
    </w:p>
    <w:p w14:paraId="7E11712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37CB3" w14:textId="77777777" w:rsidR="00027A41" w:rsidRDefault="00027A41" w:rsidP="009139A6">
      <w:r>
        <w:separator/>
      </w:r>
    </w:p>
  </w:endnote>
  <w:endnote w:type="continuationSeparator" w:id="0">
    <w:p w14:paraId="306D4CA4" w14:textId="77777777" w:rsidR="00027A41" w:rsidRDefault="00027A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C3B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A35B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2C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02576" w14:textId="77777777" w:rsidR="00027A41" w:rsidRDefault="00027A41" w:rsidP="009139A6">
      <w:r>
        <w:separator/>
      </w:r>
    </w:p>
  </w:footnote>
  <w:footnote w:type="continuationSeparator" w:id="0">
    <w:p w14:paraId="3BE8B453" w14:textId="77777777" w:rsidR="00027A41" w:rsidRDefault="00027A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75A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968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636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A41"/>
    <w:rsid w:val="00027A4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900DF"/>
  <w15:chartTrackingRefBased/>
  <w15:docId w15:val="{A3B9FDF3-A579-4E47-8D7D-7E8D830FF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26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2023-05-05T12:48:00Z</dcterms:created>
  <dcterms:modified xsi:type="dcterms:W3CDTF">2023-05-05T13:14:00Z</dcterms:modified>
</cp:coreProperties>
</file>